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02244" w14:textId="77777777" w:rsidR="00EE18B5" w:rsidRDefault="00EE18B5" w:rsidP="00EE18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BARBOR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(fl.1414)</w:t>
      </w:r>
    </w:p>
    <w:p w14:paraId="366F2F6B" w14:textId="77777777" w:rsidR="00EE18B5" w:rsidRDefault="00EE18B5" w:rsidP="00EE18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7AF5DC" w14:textId="77777777" w:rsidR="00EE18B5" w:rsidRDefault="00EE18B5" w:rsidP="00EE18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36D888" w14:textId="7EB5FC86" w:rsidR="00EE18B5" w:rsidRDefault="00EE18B5" w:rsidP="00EE18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Mariona Lounceford</w:t>
      </w:r>
      <w:r>
        <w:rPr>
          <w:rFonts w:ascii="Times New Roman" w:hAnsi="Times New Roman" w:cs="Times New Roman"/>
          <w:sz w:val="24"/>
          <w:szCs w:val="24"/>
        </w:rPr>
        <w:t>(q.v.).</w:t>
      </w:r>
    </w:p>
    <w:p w14:paraId="2D1DAA8E" w14:textId="77777777" w:rsidR="00EE18B5" w:rsidRDefault="00EE18B5" w:rsidP="00EE18B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20BAD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520BAD">
          <w:rPr>
            <w:rStyle w:val="Hyperlink"/>
            <w:rFonts w:ascii="Times New Roman" w:hAnsi="Times New Roman" w:cs="Times New Roman"/>
            <w:sz w:val="24"/>
            <w:szCs w:val="24"/>
          </w:rPr>
          <w:t>http://www.tongefamily.info/resources/will_simon_de_tonge.htm</w:t>
        </w:r>
      </w:hyperlink>
      <w:r w:rsidRPr="00520BAD">
        <w:rPr>
          <w:rFonts w:ascii="Times New Roman" w:hAnsi="Times New Roman" w:cs="Times New Roman"/>
          <w:sz w:val="24"/>
          <w:szCs w:val="24"/>
        </w:rPr>
        <w:t>)</w:t>
      </w:r>
    </w:p>
    <w:p w14:paraId="6624D88F" w14:textId="77777777" w:rsidR="00EE18B5" w:rsidRDefault="00EE18B5" w:rsidP="00EE18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94D106" w14:textId="77777777" w:rsidR="00EE18B5" w:rsidRDefault="00EE18B5" w:rsidP="00EE18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239C50" w14:textId="29AE6A06" w:rsidR="00EE18B5" w:rsidRDefault="00EE18B5" w:rsidP="00EE18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1414</w:t>
      </w:r>
      <w:r>
        <w:rPr>
          <w:rFonts w:ascii="Times New Roman" w:hAnsi="Times New Roman" w:cs="Times New Roman"/>
          <w:sz w:val="24"/>
          <w:szCs w:val="24"/>
        </w:rPr>
        <w:tab/>
        <w:t xml:space="preserve">Simon </w:t>
      </w:r>
      <w:r>
        <w:rPr>
          <w:rFonts w:ascii="Times New Roman" w:hAnsi="Times New Roman" w:cs="Times New Roman"/>
          <w:sz w:val="24"/>
          <w:szCs w:val="24"/>
        </w:rPr>
        <w:t xml:space="preserve">de Tonge </w:t>
      </w:r>
      <w:r>
        <w:rPr>
          <w:rFonts w:ascii="Times New Roman" w:hAnsi="Times New Roman" w:cs="Times New Roman"/>
          <w:sz w:val="24"/>
          <w:szCs w:val="24"/>
        </w:rPr>
        <w:t xml:space="preserve">bequeathed him </w:t>
      </w:r>
      <w:r>
        <w:rPr>
          <w:rFonts w:ascii="Times New Roman" w:hAnsi="Times New Roman" w:cs="Times New Roman"/>
          <w:sz w:val="24"/>
          <w:szCs w:val="24"/>
        </w:rPr>
        <w:t>5 marks</w:t>
      </w:r>
      <w:r>
        <w:rPr>
          <w:rFonts w:ascii="Times New Roman" w:hAnsi="Times New Roman" w:cs="Times New Roman"/>
          <w:sz w:val="24"/>
          <w:szCs w:val="24"/>
        </w:rPr>
        <w:t xml:space="preserve"> in his Will.   (ibid.)</w:t>
      </w:r>
    </w:p>
    <w:p w14:paraId="57306754" w14:textId="77777777" w:rsidR="00EE18B5" w:rsidRDefault="00EE18B5" w:rsidP="00EE18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F8D92E" w14:textId="77777777" w:rsidR="00EE18B5" w:rsidRDefault="00EE18B5" w:rsidP="00EE18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B0A77B" w14:textId="77777777" w:rsidR="00EE18B5" w:rsidRPr="00FF1FD6" w:rsidRDefault="00EE18B5" w:rsidP="00EE18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January 2022</w:t>
      </w:r>
    </w:p>
    <w:p w14:paraId="0CDFC82A" w14:textId="6B15F791" w:rsidR="00BA00AB" w:rsidRPr="00EE18B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E18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EB40C" w14:textId="77777777" w:rsidR="00EE18B5" w:rsidRDefault="00EE18B5" w:rsidP="009139A6">
      <w:r>
        <w:separator/>
      </w:r>
    </w:p>
  </w:endnote>
  <w:endnote w:type="continuationSeparator" w:id="0">
    <w:p w14:paraId="57324195" w14:textId="77777777" w:rsidR="00EE18B5" w:rsidRDefault="00EE18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499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8FF7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1BE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E9D12" w14:textId="77777777" w:rsidR="00EE18B5" w:rsidRDefault="00EE18B5" w:rsidP="009139A6">
      <w:r>
        <w:separator/>
      </w:r>
    </w:p>
  </w:footnote>
  <w:footnote w:type="continuationSeparator" w:id="0">
    <w:p w14:paraId="3336E697" w14:textId="77777777" w:rsidR="00EE18B5" w:rsidRDefault="00EE18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005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F38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6FF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8B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E18B5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CDCF2"/>
  <w15:chartTrackingRefBased/>
  <w15:docId w15:val="{EB4D2901-D76C-4682-AC0B-806F5C7A5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EE18B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ngefamily.info/resources/will_simon_de_tonge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2022-01-07T13:55:00Z</dcterms:created>
  <dcterms:modified xsi:type="dcterms:W3CDTF">2022-01-07T13:57:00Z</dcterms:modified>
</cp:coreProperties>
</file>